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FE3BD" w14:textId="77777777" w:rsidR="0050299E" w:rsidRDefault="0050299E" w:rsidP="005029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Geoffrey PAKKE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fl.1463)</w:t>
      </w:r>
    </w:p>
    <w:p w14:paraId="1460D122" w14:textId="77777777" w:rsidR="0050299E" w:rsidRDefault="0050299E" w:rsidP="005029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St.Mary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Matelon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Aldgate</w:t>
      </w:r>
      <w:proofErr w:type="spellEnd"/>
      <w:r>
        <w:rPr>
          <w:rFonts w:cs="Times New Roman"/>
          <w:szCs w:val="24"/>
        </w:rPr>
        <w:t>, London. Bladesmith.</w:t>
      </w:r>
    </w:p>
    <w:p w14:paraId="6143C869" w14:textId="77777777" w:rsidR="0050299E" w:rsidRDefault="0050299E" w:rsidP="0050299E">
      <w:pPr>
        <w:pStyle w:val="NoSpacing"/>
        <w:rPr>
          <w:rFonts w:cs="Times New Roman"/>
          <w:szCs w:val="24"/>
        </w:rPr>
      </w:pPr>
    </w:p>
    <w:p w14:paraId="006C53CB" w14:textId="77777777" w:rsidR="0050299E" w:rsidRDefault="0050299E" w:rsidP="0050299E">
      <w:pPr>
        <w:pStyle w:val="NoSpacing"/>
        <w:rPr>
          <w:rFonts w:cs="Times New Roman"/>
          <w:szCs w:val="24"/>
        </w:rPr>
      </w:pPr>
    </w:p>
    <w:p w14:paraId="56D73895" w14:textId="77777777" w:rsidR="0050299E" w:rsidRDefault="0050299E" w:rsidP="005029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Lawne</w:t>
      </w:r>
      <w:proofErr w:type="spellEnd"/>
      <w:r>
        <w:rPr>
          <w:rFonts w:cs="Times New Roman"/>
          <w:szCs w:val="24"/>
        </w:rPr>
        <w:t xml:space="preserve"> of London, ironmonger(q.v.), brought a plaint of debt against him.</w:t>
      </w:r>
    </w:p>
    <w:p w14:paraId="19A2A1EC" w14:textId="77777777" w:rsidR="0050299E" w:rsidRDefault="0050299E" w:rsidP="005029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https://waalt.uh.edu/index.php/CP40/807</w:t>
        </w:r>
      </w:hyperlink>
      <w:r>
        <w:rPr>
          <w:rFonts w:cs="Times New Roman"/>
          <w:szCs w:val="24"/>
        </w:rPr>
        <w:t xml:space="preserve"> )</w:t>
      </w:r>
    </w:p>
    <w:p w14:paraId="0F2A87FF" w14:textId="77777777" w:rsidR="0050299E" w:rsidRDefault="0050299E" w:rsidP="0050299E">
      <w:pPr>
        <w:pStyle w:val="NoSpacing"/>
        <w:rPr>
          <w:rFonts w:cs="Times New Roman"/>
          <w:szCs w:val="24"/>
        </w:rPr>
      </w:pPr>
    </w:p>
    <w:p w14:paraId="6DAFEA05" w14:textId="77777777" w:rsidR="0050299E" w:rsidRDefault="0050299E" w:rsidP="0050299E">
      <w:pPr>
        <w:pStyle w:val="NoSpacing"/>
        <w:rPr>
          <w:rFonts w:cs="Times New Roman"/>
          <w:szCs w:val="24"/>
        </w:rPr>
      </w:pPr>
    </w:p>
    <w:p w14:paraId="10B1BE5A" w14:textId="77777777" w:rsidR="0050299E" w:rsidRDefault="0050299E" w:rsidP="005029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April 2023</w:t>
      </w:r>
    </w:p>
    <w:p w14:paraId="353E2AF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238DB" w14:textId="77777777" w:rsidR="0050299E" w:rsidRDefault="0050299E" w:rsidP="009139A6">
      <w:r>
        <w:separator/>
      </w:r>
    </w:p>
  </w:endnote>
  <w:endnote w:type="continuationSeparator" w:id="0">
    <w:p w14:paraId="4B80AF41" w14:textId="77777777" w:rsidR="0050299E" w:rsidRDefault="005029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221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319E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FA0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36614" w14:textId="77777777" w:rsidR="0050299E" w:rsidRDefault="0050299E" w:rsidP="009139A6">
      <w:r>
        <w:separator/>
      </w:r>
    </w:p>
  </w:footnote>
  <w:footnote w:type="continuationSeparator" w:id="0">
    <w:p w14:paraId="3C585B9F" w14:textId="77777777" w:rsidR="0050299E" w:rsidRDefault="005029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C04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058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91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99E"/>
    <w:rsid w:val="000666E0"/>
    <w:rsid w:val="002510B7"/>
    <w:rsid w:val="0050299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FAB0B"/>
  <w15:chartTrackingRefBased/>
  <w15:docId w15:val="{7EFB2E98-BEEF-484E-8A0C-08401339B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029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2023-04-23T09:48:00Z</dcterms:created>
  <dcterms:modified xsi:type="dcterms:W3CDTF">2023-04-23T09:49:00Z</dcterms:modified>
</cp:coreProperties>
</file>